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C9A777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Robert MARLER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D2A7426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0B68936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5BA80F4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He made a plaint of trespass against Thomas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Harryson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Hayton on the </w:t>
      </w:r>
    </w:p>
    <w:p w14:paraId="0EF21485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Wold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Yorkshire(q.v.).</w:t>
      </w:r>
    </w:p>
    <w:p w14:paraId="7809E557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2EB02F32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380F5CEB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406C6F59" w14:textId="77777777" w:rsidR="003C0F97" w:rsidRDefault="003C0F97" w:rsidP="003C0F97">
      <w:pPr>
        <w:pStyle w:val="NoSpacing"/>
        <w:jc w:val="both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3 December 2021</w:t>
      </w:r>
    </w:p>
    <w:p w14:paraId="1AF88A3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31CD4" w14:textId="77777777" w:rsidR="003C0F97" w:rsidRDefault="003C0F97" w:rsidP="009139A6">
      <w:r>
        <w:separator/>
      </w:r>
    </w:p>
  </w:endnote>
  <w:endnote w:type="continuationSeparator" w:id="0">
    <w:p w14:paraId="4EC4922A" w14:textId="77777777" w:rsidR="003C0F97" w:rsidRDefault="003C0F9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3DA2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7F3F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D575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2BF24C" w14:textId="77777777" w:rsidR="003C0F97" w:rsidRDefault="003C0F97" w:rsidP="009139A6">
      <w:r>
        <w:separator/>
      </w:r>
    </w:p>
  </w:footnote>
  <w:footnote w:type="continuationSeparator" w:id="0">
    <w:p w14:paraId="15D25EBC" w14:textId="77777777" w:rsidR="003C0F97" w:rsidRDefault="003C0F9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6F5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9731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BC9A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F97"/>
    <w:rsid w:val="000666E0"/>
    <w:rsid w:val="002510B7"/>
    <w:rsid w:val="003C0F9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A77D36"/>
  <w15:chartTrackingRefBased/>
  <w15:docId w15:val="{11BB56EA-1A63-4F83-B759-A1BED21B5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C0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2022-01-05T20:43:00Z</dcterms:created>
  <dcterms:modified xsi:type="dcterms:W3CDTF">2022-01-05T20:43:00Z</dcterms:modified>
</cp:coreProperties>
</file>